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6DC5" w:rsidRDefault="00226DC5" w:rsidP="00226DC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Lucy RAYSON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fl.1423)</w:t>
      </w:r>
    </w:p>
    <w:p w:rsidR="00226DC5" w:rsidRDefault="00226DC5" w:rsidP="00226DC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26DC5" w:rsidRDefault="00226DC5" w:rsidP="00226DC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26DC5" w:rsidRDefault="00226DC5" w:rsidP="00226DC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Sep.1423</w:t>
      </w:r>
      <w:r>
        <w:rPr>
          <w:rFonts w:ascii="Times New Roman" w:hAnsi="Times New Roman" w:cs="Times New Roman"/>
          <w:sz w:val="24"/>
          <w:szCs w:val="24"/>
        </w:rPr>
        <w:tab/>
        <w:t>Sh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e was a tenant of the manor of </w:t>
      </w:r>
      <w:proofErr w:type="spellStart"/>
      <w:r>
        <w:rPr>
          <w:rFonts w:ascii="Times New Roman" w:hAnsi="Times New Roman" w:cs="Times New Roman"/>
          <w:sz w:val="24"/>
          <w:szCs w:val="24"/>
        </w:rPr>
        <w:t>Wymondley</w:t>
      </w:r>
      <w:proofErr w:type="spellEnd"/>
      <w:r>
        <w:rPr>
          <w:rFonts w:ascii="Times New Roman" w:hAnsi="Times New Roman" w:cs="Times New Roman"/>
          <w:sz w:val="24"/>
          <w:szCs w:val="24"/>
        </w:rPr>
        <w:t>, Hertfordshire.</w:t>
      </w:r>
    </w:p>
    <w:p w:rsidR="00226DC5" w:rsidRDefault="00226DC5" w:rsidP="00226DC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D46671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21-29)</w:t>
      </w:r>
    </w:p>
    <w:p w:rsidR="00226DC5" w:rsidRDefault="00226DC5" w:rsidP="00226DC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26DC5" w:rsidRDefault="00226DC5" w:rsidP="00226DC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226DC5" w:rsidRDefault="00226DC5" w:rsidP="00226DC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 October 2015</w:t>
      </w:r>
    </w:p>
    <w:sectPr w:rsidR="00DD5B8A" w:rsidRPr="00226DC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6DC5" w:rsidRDefault="00226DC5" w:rsidP="00564E3C">
      <w:pPr>
        <w:spacing w:after="0" w:line="240" w:lineRule="auto"/>
      </w:pPr>
      <w:r>
        <w:separator/>
      </w:r>
    </w:p>
  </w:endnote>
  <w:endnote w:type="continuationSeparator" w:id="0">
    <w:p w:rsidR="00226DC5" w:rsidRDefault="00226DC5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226DC5">
      <w:rPr>
        <w:rFonts w:ascii="Times New Roman" w:hAnsi="Times New Roman" w:cs="Times New Roman"/>
        <w:noProof/>
        <w:sz w:val="24"/>
        <w:szCs w:val="24"/>
      </w:rPr>
      <w:t>9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6DC5" w:rsidRDefault="00226DC5" w:rsidP="00564E3C">
      <w:pPr>
        <w:spacing w:after="0" w:line="240" w:lineRule="auto"/>
      </w:pPr>
      <w:r>
        <w:separator/>
      </w:r>
    </w:p>
  </w:footnote>
  <w:footnote w:type="continuationSeparator" w:id="0">
    <w:p w:rsidR="00226DC5" w:rsidRDefault="00226DC5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6DC5"/>
    <w:rsid w:val="00226DC5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038975"/>
  <w15:chartTrackingRefBased/>
  <w15:docId w15:val="{E695D18D-E609-4601-B82E-D1BD4A0FCD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226DC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34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2015-10-09T18:46:00Z</dcterms:created>
  <dcterms:modified xsi:type="dcterms:W3CDTF">2015-10-09T18:47:00Z</dcterms:modified>
</cp:coreProperties>
</file>